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6CBDCEE3"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52</w:t>
      </w:r>
      <w:r>
        <w:rPr>
          <w:b/>
          <w:noProof/>
          <w:sz w:val="24"/>
        </w:rPr>
        <w:t>E</w:t>
      </w:r>
      <w:r>
        <w:rPr>
          <w:b/>
          <w:noProof/>
          <w:sz w:val="24"/>
        </w:rPr>
        <w:tab/>
      </w:r>
      <w:r w:rsidR="00531839" w:rsidRPr="00531839">
        <w:rPr>
          <w:b/>
          <w:noProof/>
          <w:sz w:val="24"/>
        </w:rPr>
        <w:t>S2-2206455</w:t>
      </w:r>
    </w:p>
    <w:p w14:paraId="5A0CD00C" w14:textId="2CA82545"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740794">
        <w:rPr>
          <w:rFonts w:cs="Arial"/>
          <w:b/>
          <w:bCs/>
          <w:sz w:val="24"/>
          <w:szCs w:val="24"/>
        </w:rPr>
        <w:t>7</w:t>
      </w:r>
      <w:r>
        <w:rPr>
          <w:rFonts w:cs="Arial"/>
          <w:b/>
          <w:bCs/>
          <w:sz w:val="24"/>
          <w:szCs w:val="24"/>
        </w:rPr>
        <w:t xml:space="preserve"> – 2</w:t>
      </w:r>
      <w:r w:rsidR="00EB3803">
        <w:rPr>
          <w:rFonts w:cs="Arial"/>
          <w:b/>
          <w:bCs/>
          <w:sz w:val="24"/>
          <w:szCs w:val="24"/>
        </w:rPr>
        <w:t>6</w:t>
      </w:r>
      <w:r>
        <w:rPr>
          <w:rFonts w:cs="Arial"/>
          <w:b/>
          <w:bCs/>
          <w:sz w:val="24"/>
          <w:szCs w:val="24"/>
        </w:rPr>
        <w:t xml:space="preserve"> </w:t>
      </w:r>
      <w:r w:rsidR="008B56EA">
        <w:rPr>
          <w:rFonts w:cs="Arial"/>
          <w:b/>
          <w:bCs/>
          <w:sz w:val="24"/>
          <w:szCs w:val="24"/>
        </w:rPr>
        <w:t>August</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CE9DBAC"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30B33">
        <w:rPr>
          <w:rFonts w:ascii="Arial" w:eastAsia="Batang" w:hAnsi="Arial"/>
          <w:b/>
          <w:lang w:val="en-US" w:eastAsia="zh-CN"/>
        </w:rPr>
        <w:t>China Mobile</w:t>
      </w:r>
    </w:p>
    <w:p w14:paraId="5B14867A" w14:textId="76130AE9"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E30B33" w:rsidRPr="00E30B33">
        <w:rPr>
          <w:rFonts w:ascii="Arial" w:eastAsia="Batang" w:hAnsi="Arial" w:cs="Arial"/>
          <w:b/>
          <w:lang w:eastAsia="zh-CN"/>
        </w:rPr>
        <w:t>UPF enhancement for Exposure and SBA</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01092AF"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413B">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1A8052A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77777777"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t>AMP</w:t>
      </w:r>
    </w:p>
    <w:bookmarkEnd w:id="0"/>
    <w:p w14:paraId="4EA4CD19" w14:textId="77777777" w:rsidR="00A56934" w:rsidRPr="00A56934" w:rsidRDefault="00A56934" w:rsidP="00A56934">
      <w:pPr>
        <w:rPr>
          <w:i/>
          <w:color w:val="000000"/>
          <w:lang w:eastAsia="ja-JP"/>
        </w:rPr>
      </w:pPr>
    </w:p>
    <w:bookmarkEnd w:id="1"/>
    <w:p w14:paraId="6D0043CC" w14:textId="3DEF7EA0" w:rsidR="00A56934" w:rsidRDefault="00A56934" w:rsidP="00A56934">
      <w:pPr>
        <w:pStyle w:val="8"/>
      </w:pPr>
      <w:r>
        <w:t>Unique identifier:</w:t>
      </w:r>
      <w: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77777777" w:rsidR="00B13F14" w:rsidRDefault="00B13F14" w:rsidP="00D92847">
            <w:pPr>
              <w:pStyle w:val="TAC"/>
            </w:pP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2A0EF55E" w:rsidR="00B13F14" w:rsidRDefault="006365A0" w:rsidP="00D92847">
            <w:pPr>
              <w:pStyle w:val="TAC"/>
            </w:pPr>
            <w:r>
              <w:t>X</w:t>
            </w:r>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1EE7DA1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0141D64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proofErr w:type="gramStart"/>
      <w:r w:rsidR="00510539">
        <w:t>e.g.</w:t>
      </w:r>
      <w:proofErr w:type="gramEnd"/>
      <w:r w:rsidR="00510539">
        <w:t xml:space="preserve"> NWDAF, AF and TSN AF per conclusion in clause 8.2.</w:t>
      </w:r>
    </w:p>
    <w:p w14:paraId="27E8C983" w14:textId="77777777" w:rsidR="008A4095" w:rsidRDefault="008A4095" w:rsidP="00B13F14"/>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2" w:name="_Hlk111048888"/>
            <w:bookmarkStart w:id="3"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2"/>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3"/>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011ACE34" w:rsidR="006940B3" w:rsidRDefault="00CA5911"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123FCAAC" w:rsidR="00B13F14" w:rsidRDefault="00B13F14" w:rsidP="00D92847">
            <w:pPr>
              <w:spacing w:after="0"/>
            </w:pPr>
          </w:p>
        </w:tc>
        <w:tc>
          <w:tcPr>
            <w:tcW w:w="4344" w:type="dxa"/>
            <w:tcBorders>
              <w:top w:val="single" w:sz="4" w:space="0" w:color="auto"/>
              <w:left w:val="single" w:sz="4" w:space="0" w:color="auto"/>
              <w:bottom w:val="single" w:sz="4" w:space="0" w:color="auto"/>
              <w:right w:val="single" w:sz="4" w:space="0" w:color="auto"/>
            </w:tcBorders>
          </w:tcPr>
          <w:p w14:paraId="7878D5A4" w14:textId="62FCAB2D" w:rsidR="00B13F14" w:rsidRDefault="00B13F14" w:rsidP="00D92847">
            <w:pPr>
              <w:spacing w:after="0"/>
            </w:pPr>
          </w:p>
        </w:tc>
        <w:tc>
          <w:tcPr>
            <w:tcW w:w="1701" w:type="dxa"/>
            <w:tcBorders>
              <w:top w:val="single" w:sz="4" w:space="0" w:color="auto"/>
              <w:left w:val="single" w:sz="4" w:space="0" w:color="auto"/>
              <w:bottom w:val="single" w:sz="4" w:space="0" w:color="auto"/>
              <w:right w:val="single" w:sz="4" w:space="0" w:color="auto"/>
            </w:tcBorders>
          </w:tcPr>
          <w:p w14:paraId="4EA8E5CB" w14:textId="6E44DDC4" w:rsidR="00B13F14" w:rsidRPr="003C6418" w:rsidRDefault="00B13F14" w:rsidP="00D92847">
            <w:pPr>
              <w:spacing w:after="0"/>
            </w:pP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lastRenderedPageBreak/>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4676" w14:textId="77777777" w:rsidR="00297F93" w:rsidRDefault="00297F93">
      <w:r>
        <w:separator/>
      </w:r>
    </w:p>
  </w:endnote>
  <w:endnote w:type="continuationSeparator" w:id="0">
    <w:p w14:paraId="25C31A9B" w14:textId="77777777" w:rsidR="00297F93" w:rsidRDefault="00297F93">
      <w:r>
        <w:continuationSeparator/>
      </w:r>
    </w:p>
  </w:endnote>
  <w:endnote w:type="continuationNotice" w:id="1">
    <w:p w14:paraId="66C6C5A6" w14:textId="77777777" w:rsidR="00297F93" w:rsidRDefault="00297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7970" w14:textId="77777777" w:rsidR="00297F93" w:rsidRDefault="00297F93">
      <w:r>
        <w:separator/>
      </w:r>
    </w:p>
  </w:footnote>
  <w:footnote w:type="continuationSeparator" w:id="0">
    <w:p w14:paraId="77BD6C41" w14:textId="77777777" w:rsidR="00297F93" w:rsidRDefault="00297F93">
      <w:r>
        <w:continuationSeparator/>
      </w:r>
    </w:p>
  </w:footnote>
  <w:footnote w:type="continuationNotice" w:id="1">
    <w:p w14:paraId="427F9DD9" w14:textId="77777777" w:rsidR="00297F93" w:rsidRDefault="00297F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5161"/>
    <w:rsid w:val="00233BC2"/>
    <w:rsid w:val="00240DCD"/>
    <w:rsid w:val="00242CA0"/>
    <w:rsid w:val="0024786B"/>
    <w:rsid w:val="00251D80"/>
    <w:rsid w:val="00252CF7"/>
    <w:rsid w:val="00254FB5"/>
    <w:rsid w:val="00262E29"/>
    <w:rsid w:val="0026350E"/>
    <w:rsid w:val="002640E5"/>
    <w:rsid w:val="0026436F"/>
    <w:rsid w:val="0026606E"/>
    <w:rsid w:val="00276403"/>
    <w:rsid w:val="00276F91"/>
    <w:rsid w:val="00281076"/>
    <w:rsid w:val="0028502F"/>
    <w:rsid w:val="0028609C"/>
    <w:rsid w:val="00286125"/>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4164"/>
    <w:rsid w:val="0041789B"/>
    <w:rsid w:val="004260A5"/>
    <w:rsid w:val="00432283"/>
    <w:rsid w:val="0043745F"/>
    <w:rsid w:val="00437F58"/>
    <w:rsid w:val="0044029F"/>
    <w:rsid w:val="00440BC9"/>
    <w:rsid w:val="00445005"/>
    <w:rsid w:val="00454609"/>
    <w:rsid w:val="00455DE4"/>
    <w:rsid w:val="004636DD"/>
    <w:rsid w:val="0046543E"/>
    <w:rsid w:val="0048267C"/>
    <w:rsid w:val="004836B0"/>
    <w:rsid w:val="004876B9"/>
    <w:rsid w:val="00492FAE"/>
    <w:rsid w:val="00493A79"/>
    <w:rsid w:val="00495840"/>
    <w:rsid w:val="004A09C1"/>
    <w:rsid w:val="004A40BE"/>
    <w:rsid w:val="004A6A60"/>
    <w:rsid w:val="004C634D"/>
    <w:rsid w:val="004D24B9"/>
    <w:rsid w:val="004D5842"/>
    <w:rsid w:val="004E242F"/>
    <w:rsid w:val="004E2CE2"/>
    <w:rsid w:val="004E5172"/>
    <w:rsid w:val="004E6F8A"/>
    <w:rsid w:val="00502CD2"/>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1267"/>
    <w:rsid w:val="00561AE4"/>
    <w:rsid w:val="00571E3F"/>
    <w:rsid w:val="00573A88"/>
    <w:rsid w:val="00574059"/>
    <w:rsid w:val="0057663A"/>
    <w:rsid w:val="005768DF"/>
    <w:rsid w:val="00586951"/>
    <w:rsid w:val="00590087"/>
    <w:rsid w:val="005A032D"/>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792"/>
    <w:rsid w:val="009B6DC5"/>
    <w:rsid w:val="009B7795"/>
    <w:rsid w:val="009C0810"/>
    <w:rsid w:val="009C2977"/>
    <w:rsid w:val="009C2DCC"/>
    <w:rsid w:val="009C4D8B"/>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B5EBF"/>
    <w:rsid w:val="00BC642A"/>
    <w:rsid w:val="00BC6C95"/>
    <w:rsid w:val="00BD412C"/>
    <w:rsid w:val="00BE01E1"/>
    <w:rsid w:val="00BE10AC"/>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43BC6"/>
    <w:rsid w:val="00D43DCC"/>
    <w:rsid w:val="00D521C1"/>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B9"/>
    <w:rsid w:val="00EC3039"/>
    <w:rsid w:val="00EC5235"/>
    <w:rsid w:val="00EC730C"/>
    <w:rsid w:val="00ED5521"/>
    <w:rsid w:val="00ED6165"/>
    <w:rsid w:val="00ED6B03"/>
    <w:rsid w:val="00ED7A5B"/>
    <w:rsid w:val="00EF32BB"/>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c"/>
    <w:rsid w:val="000C1551"/>
    <w:pPr>
      <w:ind w:left="851"/>
    </w:pPr>
  </w:style>
  <w:style w:type="character" w:styleId="ad">
    <w:name w:val="footnote reference"/>
    <w:basedOn w:val="a0"/>
    <w:semiHidden/>
    <w:rsid w:val="000C1551"/>
    <w:rPr>
      <w:b/>
      <w:position w:val="6"/>
      <w:sz w:val="16"/>
    </w:rPr>
  </w:style>
  <w:style w:type="paragraph" w:styleId="ae">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
    <w:rsid w:val="000C1551"/>
    <w:pPr>
      <w:ind w:left="851"/>
    </w:pPr>
  </w:style>
  <w:style w:type="paragraph" w:styleId="30">
    <w:name w:val="List Bullet 3"/>
    <w:basedOn w:val="23"/>
    <w:rsid w:val="000C1551"/>
    <w:pPr>
      <w:ind w:left="1135"/>
    </w:pPr>
  </w:style>
  <w:style w:type="paragraph" w:styleId="ac">
    <w:name w:val="List Number"/>
    <w:basedOn w:val="af0"/>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0"/>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0">
    <w:name w:val="List"/>
    <w:basedOn w:val="a"/>
    <w:rsid w:val="000C1551"/>
    <w:pPr>
      <w:ind w:left="568" w:hanging="284"/>
    </w:pPr>
  </w:style>
  <w:style w:type="paragraph" w:styleId="af">
    <w:name w:val="List Bullet"/>
    <w:basedOn w:val="af0"/>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0"/>
    <w:rsid w:val="000C1551"/>
  </w:style>
  <w:style w:type="paragraph" w:customStyle="1" w:styleId="B2">
    <w:name w:val="B2"/>
    <w:basedOn w:val="24"/>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1">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75</TotalTime>
  <Pages>3</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22</cp:revision>
  <cp:lastPrinted>2000-02-29T10:31:00Z</cp:lastPrinted>
  <dcterms:created xsi:type="dcterms:W3CDTF">2022-08-10T07:32:00Z</dcterms:created>
  <dcterms:modified xsi:type="dcterms:W3CDTF">2022-08-10T10:55:00Z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